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AD0" w:rsidRPr="00454D0B" w:rsidRDefault="00B26AD0" w:rsidP="00B26AD0">
      <w:r w:rsidRPr="00454D0B">
        <w:rPr>
          <w:u w:val="single"/>
        </w:rPr>
        <w:t>Thomas SOT (</w:t>
      </w:r>
      <w:proofErr w:type="gramStart"/>
      <w:r w:rsidRPr="00454D0B">
        <w:rPr>
          <w:u w:val="single"/>
        </w:rPr>
        <w:t>SOOT)</w:t>
      </w:r>
      <w:r w:rsidRPr="00454D0B">
        <w:t xml:space="preserve">   </w:t>
      </w:r>
      <w:proofErr w:type="gramEnd"/>
      <w:r w:rsidRPr="00454D0B">
        <w:t xml:space="preserve"> (fl.1441)</w:t>
      </w:r>
    </w:p>
    <w:p w:rsidR="00B26AD0" w:rsidRPr="00454D0B" w:rsidRDefault="00B26AD0" w:rsidP="00B26AD0"/>
    <w:p w:rsidR="00B26AD0" w:rsidRPr="00454D0B" w:rsidRDefault="00B26AD0" w:rsidP="00B26AD0"/>
    <w:p w:rsidR="00B26AD0" w:rsidRPr="00454D0B" w:rsidRDefault="00B26AD0" w:rsidP="00B26AD0">
      <w:r w:rsidRPr="00454D0B">
        <w:t xml:space="preserve">= Margery, daughter of Gilbert Dun of </w:t>
      </w:r>
      <w:proofErr w:type="spellStart"/>
      <w:r w:rsidRPr="00454D0B">
        <w:t>Finningham</w:t>
      </w:r>
      <w:proofErr w:type="spellEnd"/>
      <w:r w:rsidRPr="00454D0B">
        <w:t xml:space="preserve">, Suffolk(q.v.).  </w:t>
      </w:r>
    </w:p>
    <w:p w:rsidR="00B26AD0" w:rsidRPr="00454D0B" w:rsidRDefault="00B26AD0" w:rsidP="00B26AD0">
      <w:r w:rsidRPr="00454D0B">
        <w:t xml:space="preserve">(“Sudbury Wills” </w:t>
      </w:r>
      <w:proofErr w:type="spellStart"/>
      <w:proofErr w:type="gramStart"/>
      <w:r w:rsidRPr="00454D0B">
        <w:t>vol.I</w:t>
      </w:r>
      <w:proofErr w:type="spellEnd"/>
      <w:proofErr w:type="gramEnd"/>
      <w:r w:rsidRPr="00454D0B">
        <w:t xml:space="preserve"> pp.66-7)</w:t>
      </w:r>
    </w:p>
    <w:p w:rsidR="00B26AD0" w:rsidRPr="00454D0B" w:rsidRDefault="00B26AD0" w:rsidP="00B26AD0"/>
    <w:p w:rsidR="00B26AD0" w:rsidRPr="00454D0B" w:rsidRDefault="00B26AD0" w:rsidP="00B26AD0"/>
    <w:p w:rsidR="00B26AD0" w:rsidRPr="00454D0B" w:rsidRDefault="00B26AD0" w:rsidP="00B26AD0">
      <w:r w:rsidRPr="00454D0B">
        <w:t xml:space="preserve">  4 Feb.1441</w:t>
      </w:r>
      <w:r w:rsidRPr="00454D0B">
        <w:tab/>
        <w:t>Gilbert Dun bequeathed him a gown.  (ibid.)</w:t>
      </w:r>
    </w:p>
    <w:p w:rsidR="00B26AD0" w:rsidRPr="00454D0B" w:rsidRDefault="00B26AD0" w:rsidP="00B26AD0"/>
    <w:p w:rsidR="00B26AD0" w:rsidRPr="00454D0B" w:rsidRDefault="00B26AD0" w:rsidP="00B26AD0"/>
    <w:p w:rsidR="00B26AD0" w:rsidRPr="00454D0B" w:rsidRDefault="00B26AD0" w:rsidP="00B26AD0">
      <w:r w:rsidRPr="00454D0B">
        <w:t>24 January 2016</w:t>
      </w:r>
    </w:p>
    <w:p w:rsidR="006B2F86" w:rsidRPr="00E71FC3" w:rsidRDefault="00B26AD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AD0" w:rsidRDefault="00B26AD0" w:rsidP="00E71FC3">
      <w:r>
        <w:separator/>
      </w:r>
    </w:p>
  </w:endnote>
  <w:endnote w:type="continuationSeparator" w:id="0">
    <w:p w:rsidR="00B26AD0" w:rsidRDefault="00B26AD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AD0" w:rsidRDefault="00B26AD0" w:rsidP="00E71FC3">
      <w:r>
        <w:separator/>
      </w:r>
    </w:p>
  </w:footnote>
  <w:footnote w:type="continuationSeparator" w:id="0">
    <w:p w:rsidR="00B26AD0" w:rsidRDefault="00B26AD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AD0"/>
    <w:rsid w:val="00AB52E8"/>
    <w:rsid w:val="00B16D3F"/>
    <w:rsid w:val="00B26AD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43CD57-9106-4A82-8A61-F7645601F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26A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2016-03-28T20:15:00Z</dcterms:created>
  <dcterms:modified xsi:type="dcterms:W3CDTF">2016-03-28T20:15:00Z</dcterms:modified>
</cp:coreProperties>
</file>